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65E8A" w14:textId="20C928A1" w:rsidR="006B2F86" w:rsidRDefault="00E070D2" w:rsidP="00E71FC3">
      <w:pPr>
        <w:pStyle w:val="NoSpacing"/>
      </w:pPr>
      <w:r>
        <w:rPr>
          <w:u w:val="single"/>
        </w:rPr>
        <w:t>Ralph de BOTTELOM</w:t>
      </w:r>
      <w:r>
        <w:t xml:space="preserve">   </w:t>
      </w:r>
      <w:proofErr w:type="gramStart"/>
      <w:r>
        <w:t xml:space="preserve">   (</w:t>
      </w:r>
      <w:proofErr w:type="gramEnd"/>
      <w:r>
        <w:t>fl.1399-20)</w:t>
      </w:r>
    </w:p>
    <w:p w14:paraId="2DFA31BE" w14:textId="14B16F16" w:rsidR="00E070D2" w:rsidRDefault="00E070D2" w:rsidP="00E71FC3">
      <w:pPr>
        <w:pStyle w:val="NoSpacing"/>
      </w:pPr>
      <w:r>
        <w:t>Vicar of Boynton, East Riding of Yorkshire.</w:t>
      </w:r>
    </w:p>
    <w:p w14:paraId="75FF5F6E" w14:textId="60FCEC64" w:rsidR="00E070D2" w:rsidRDefault="00E070D2" w:rsidP="00E71FC3">
      <w:pPr>
        <w:pStyle w:val="NoSpacing"/>
      </w:pPr>
    </w:p>
    <w:p w14:paraId="6205B070" w14:textId="0F4E990C" w:rsidR="00E070D2" w:rsidRDefault="00E070D2" w:rsidP="00E71FC3">
      <w:pPr>
        <w:pStyle w:val="NoSpacing"/>
      </w:pPr>
    </w:p>
    <w:p w14:paraId="55522B76" w14:textId="6B86BBF5" w:rsidR="00E070D2" w:rsidRDefault="00E070D2" w:rsidP="00E71FC3">
      <w:pPr>
        <w:pStyle w:val="NoSpacing"/>
      </w:pPr>
      <w:r>
        <w:t>14 Jun.1399</w:t>
      </w:r>
      <w:r>
        <w:tab/>
        <w:t>He became Vicar.   (from the list of vicars on the church wall)</w:t>
      </w:r>
    </w:p>
    <w:p w14:paraId="2AE5A66F" w14:textId="58574138" w:rsidR="00E070D2" w:rsidRDefault="00E070D2" w:rsidP="00E71FC3">
      <w:pPr>
        <w:pStyle w:val="NoSpacing"/>
      </w:pPr>
      <w:r>
        <w:t xml:space="preserve">  6 Jun.1420</w:t>
      </w:r>
      <w:r>
        <w:tab/>
        <w:t>He had left office by this date.  (ibid.)</w:t>
      </w:r>
    </w:p>
    <w:p w14:paraId="266DE47A" w14:textId="60E2DBB5" w:rsidR="00E070D2" w:rsidRDefault="00E070D2" w:rsidP="00E71FC3">
      <w:pPr>
        <w:pStyle w:val="NoSpacing"/>
      </w:pPr>
    </w:p>
    <w:p w14:paraId="7A13A237" w14:textId="5E4314A9" w:rsidR="00E070D2" w:rsidRDefault="00E070D2" w:rsidP="00E71FC3">
      <w:pPr>
        <w:pStyle w:val="NoSpacing"/>
      </w:pPr>
    </w:p>
    <w:p w14:paraId="4E7C7AD3" w14:textId="73BABFEA" w:rsidR="00E070D2" w:rsidRPr="00E070D2" w:rsidRDefault="00E070D2" w:rsidP="00E71FC3">
      <w:pPr>
        <w:pStyle w:val="NoSpacing"/>
      </w:pPr>
      <w:r>
        <w:t>5 April 2019</w:t>
      </w:r>
      <w:bookmarkStart w:id="0" w:name="_GoBack"/>
      <w:bookmarkEnd w:id="0"/>
    </w:p>
    <w:sectPr w:rsidR="00E070D2" w:rsidRPr="00E070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50EA9" w14:textId="77777777" w:rsidR="00E070D2" w:rsidRDefault="00E070D2" w:rsidP="00E71FC3">
      <w:pPr>
        <w:spacing w:after="0" w:line="240" w:lineRule="auto"/>
      </w:pPr>
      <w:r>
        <w:separator/>
      </w:r>
    </w:p>
  </w:endnote>
  <w:endnote w:type="continuationSeparator" w:id="0">
    <w:p w14:paraId="27D6F5AD" w14:textId="77777777" w:rsidR="00E070D2" w:rsidRDefault="00E070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B11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5C4C1" w14:textId="77777777" w:rsidR="00E070D2" w:rsidRDefault="00E070D2" w:rsidP="00E71FC3">
      <w:pPr>
        <w:spacing w:after="0" w:line="240" w:lineRule="auto"/>
      </w:pPr>
      <w:r>
        <w:separator/>
      </w:r>
    </w:p>
  </w:footnote>
  <w:footnote w:type="continuationSeparator" w:id="0">
    <w:p w14:paraId="6C529903" w14:textId="77777777" w:rsidR="00E070D2" w:rsidRDefault="00E070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0D2"/>
    <w:rsid w:val="001A7C09"/>
    <w:rsid w:val="00577BD5"/>
    <w:rsid w:val="00656CBA"/>
    <w:rsid w:val="006A1F77"/>
    <w:rsid w:val="00733BE7"/>
    <w:rsid w:val="00AB52E8"/>
    <w:rsid w:val="00B16D3F"/>
    <w:rsid w:val="00BB41AC"/>
    <w:rsid w:val="00E070D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E627D"/>
  <w15:chartTrackingRefBased/>
  <w15:docId w15:val="{98FD2B07-B8D4-488C-95A6-AB9663C98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2019-04-05T19:29:00Z</dcterms:created>
  <dcterms:modified xsi:type="dcterms:W3CDTF">2019-04-05T19:32:00Z</dcterms:modified>
</cp:coreProperties>
</file>